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01B779C7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76C77A04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BD5A6F" w:rsidP="004F3811" w:rsidRDefault="00BD5A6F" w14:paraId="410B85B6" w14:textId="3CDBD0F6">
      <w:pPr>
        <w:jc w:val="center"/>
        <w:rPr>
          <w:rFonts w:cs="Arial"/>
          <w:b/>
        </w:rPr>
      </w:pPr>
    </w:p>
    <w:p w:rsidRPr="00BE62FB" w:rsidR="004F3811" w:rsidP="004F3811" w:rsidRDefault="004F3811" w14:paraId="015256BA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ED5BF96" w14:textId="2E792BE2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A5A49">
        <w:rPr>
          <w:rFonts w:cs="Arial"/>
        </w:rPr>
        <w:t>16</w:t>
      </w:r>
      <w:r w:rsidR="004D3803">
        <w:rPr>
          <w:rFonts w:cs="Arial"/>
        </w:rPr>
        <w:t xml:space="preserve">. </w:t>
      </w:r>
      <w:r w:rsidR="008A5A49">
        <w:rPr>
          <w:rFonts w:cs="Arial"/>
        </w:rPr>
        <w:t>kolovoza</w:t>
      </w:r>
      <w:r w:rsidR="004D3803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7923C92A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8436E" w14:paraId="6CE9363C" w14:textId="77777777">
      <w:pPr>
        <w:jc w:val="center"/>
        <w:rPr>
          <w:rFonts w:cs="Arial"/>
          <w:b/>
        </w:rPr>
      </w:pPr>
      <w:r w:rsidRPr="0008436E">
        <w:rPr>
          <w:rFonts w:cs="Arial"/>
          <w:b/>
        </w:rPr>
        <w:t xml:space="preserve">RANCH BUIĆI </w:t>
      </w:r>
      <w:proofErr w:type="spellStart"/>
      <w:r w:rsidRPr="0008436E">
        <w:rPr>
          <w:rFonts w:cs="Arial"/>
          <w:b/>
        </w:rPr>
        <w:t>j.d.o.o</w:t>
      </w:r>
      <w:proofErr w:type="spellEnd"/>
      <w:r w:rsidRPr="0008436E">
        <w:rPr>
          <w:rFonts w:cs="Arial"/>
          <w:b/>
        </w:rPr>
        <w:t xml:space="preserve">., OIB: 89818653183, MBS: 130126272, </w:t>
      </w:r>
      <w:proofErr w:type="spellStart"/>
      <w:r w:rsidRPr="0008436E">
        <w:rPr>
          <w:rFonts w:cs="Arial"/>
          <w:b/>
        </w:rPr>
        <w:t>Buići</w:t>
      </w:r>
      <w:proofErr w:type="spellEnd"/>
      <w:r w:rsidRPr="0008436E">
        <w:rPr>
          <w:rFonts w:cs="Arial"/>
          <w:b/>
        </w:rPr>
        <w:t xml:space="preserve">, </w:t>
      </w:r>
      <w:proofErr w:type="spellStart"/>
      <w:r w:rsidRPr="0008436E">
        <w:rPr>
          <w:rFonts w:cs="Arial"/>
          <w:b/>
        </w:rPr>
        <w:t>Buići</w:t>
      </w:r>
      <w:proofErr w:type="spellEnd"/>
      <w:r w:rsidRPr="0008436E">
        <w:rPr>
          <w:rFonts w:cs="Arial"/>
          <w:b/>
        </w:rPr>
        <w:t xml:space="preserve"> 10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49D27DE1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B33F1BD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A27313" w:rsidP="004F3811" w:rsidRDefault="00A27313" w14:paraId="5ADAD01C" w14:textId="3703E762">
      <w:pPr>
        <w:jc w:val="both"/>
        <w:rPr>
          <w:rFonts w:cs="Arial"/>
        </w:rPr>
      </w:pPr>
    </w:p>
    <w:p w:rsidRPr="00BE62FB" w:rsidR="004F3811" w:rsidP="004F3811" w:rsidRDefault="004F3811" w14:paraId="3DF23EFD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1167415C" w14:textId="21AAB320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1432AE8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8D1E0DF" w14:textId="77777777">
      <w:pPr>
        <w:jc w:val="both"/>
        <w:rPr>
          <w:rFonts w:cs="Arial"/>
        </w:rPr>
      </w:pPr>
    </w:p>
    <w:p w:rsidRPr="00BE62FB" w:rsidR="004F3811" w:rsidP="0008436E" w:rsidRDefault="004F3811" w14:paraId="36AC95A4" w14:textId="670E9805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752D7">
        <w:rPr>
          <w:rFonts w:cs="Arial"/>
        </w:rPr>
        <w:t>9</w:t>
      </w:r>
      <w:r w:rsidR="008A5A49">
        <w:rPr>
          <w:rFonts w:cs="Arial"/>
        </w:rPr>
        <w:t>:10</w:t>
      </w:r>
      <w:r w:rsidRPr="00BE62FB">
        <w:rPr>
          <w:rFonts w:cs="Arial"/>
        </w:rPr>
        <w:t xml:space="preserve"> sati</w:t>
      </w:r>
      <w:r w:rsidR="00D74085">
        <w:rPr>
          <w:rFonts w:cs="Arial"/>
        </w:rPr>
        <w:t xml:space="preserve"> </w:t>
      </w:r>
    </w:p>
    <w:p w:rsidRPr="00BE62FB" w:rsidR="004F3811" w:rsidP="004F3811" w:rsidRDefault="004F3811" w14:paraId="15F58B20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7E6F63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42812AB2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704FD2C4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41559CD1" w14:textId="3690A7C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A5A49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A5A49">
        <w:rPr>
          <w:rFonts w:cs="Arial"/>
        </w:rPr>
        <w:t>srpnja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0C6DE242" w14:textId="77777777">
      <w:pPr>
        <w:ind w:right="-288"/>
        <w:jc w:val="both"/>
        <w:rPr>
          <w:rFonts w:cs="Arial"/>
        </w:rPr>
      </w:pPr>
    </w:p>
    <w:p w:rsidR="008A5A49" w:rsidP="008A5A49" w:rsidRDefault="001A18A5" w14:paraId="07D2A019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="008A5A49" w:rsidP="008A5A49" w:rsidRDefault="008A5A49" w14:paraId="3654A60A" w14:textId="77777777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očevidnik neizvršenih osnova za plaćanje sa specifikacijom naplate od 16. kolovoza 2024. utvrđeno je da je račun dužnika </w:t>
      </w:r>
      <w:proofErr w:type="spellStart"/>
      <w:r>
        <w:rPr>
          <w:rFonts w:cs="Arial"/>
        </w:rPr>
        <w:t>odblokiran</w:t>
      </w:r>
      <w:proofErr w:type="spellEnd"/>
      <w:r>
        <w:rPr>
          <w:rFonts w:cs="Arial"/>
        </w:rPr>
        <w:t xml:space="preserve">.  </w:t>
      </w:r>
    </w:p>
    <w:p w:rsidR="008A5A49" w:rsidP="008A5A49" w:rsidRDefault="008A5A49" w14:paraId="6872A7FF" w14:textId="77777777">
      <w:pPr>
        <w:ind w:right="-288"/>
        <w:jc w:val="both"/>
        <w:rPr>
          <w:rFonts w:cs="Arial"/>
        </w:rPr>
      </w:pPr>
    </w:p>
    <w:p w:rsidR="008A5A49" w:rsidP="008A5A49" w:rsidRDefault="008A5A49" w14:paraId="11A3BDBA" w14:textId="77777777">
      <w:pPr>
        <w:jc w:val="both"/>
      </w:pPr>
      <w:r>
        <w:tab/>
      </w:r>
    </w:p>
    <w:p w:rsidR="008A5A49" w:rsidP="008A5A49" w:rsidRDefault="008A5A49" w14:paraId="51B2451D" w14:textId="77777777">
      <w:pPr>
        <w:jc w:val="both"/>
      </w:pPr>
      <w:r>
        <w:tab/>
        <w:t xml:space="preserve">SUDAC </w:t>
      </w:r>
    </w:p>
    <w:p w:rsidR="008A5A49" w:rsidP="008A5A49" w:rsidRDefault="008A5A49" w14:paraId="3F123A62" w14:textId="77777777">
      <w:pPr>
        <w:jc w:val="both"/>
      </w:pPr>
    </w:p>
    <w:p w:rsidR="008A5A49" w:rsidP="008A5A49" w:rsidRDefault="008A5A49" w14:paraId="39569B11" w14:textId="77777777">
      <w:pPr>
        <w:jc w:val="center"/>
      </w:pPr>
      <w:r>
        <w:t>RJEŠAVA</w:t>
      </w:r>
    </w:p>
    <w:p w:rsidR="008A5A49" w:rsidP="008A5A49" w:rsidRDefault="008A5A49" w14:paraId="4A87B05E" w14:textId="77777777"/>
    <w:p w:rsidR="008A5A49" w:rsidP="008A5A49" w:rsidRDefault="008A5A49" w14:paraId="5285F424" w14:textId="77777777">
      <w:pPr>
        <w:jc w:val="both"/>
      </w:pPr>
      <w:r>
        <w:tab/>
        <w:t xml:space="preserve">Donijet će se rješenje o obustavi postupka.   </w:t>
      </w:r>
    </w:p>
    <w:p w:rsidR="008A5A49" w:rsidP="008A5A49" w:rsidRDefault="008A5A49" w14:paraId="77F3FBCA" w14:textId="77777777">
      <w:pPr>
        <w:ind w:right="-288"/>
        <w:jc w:val="both"/>
        <w:rPr>
          <w:rFonts w:cs="Arial"/>
        </w:rPr>
      </w:pPr>
    </w:p>
    <w:p w:rsidR="008A5A49" w:rsidP="008A5A49" w:rsidRDefault="008A5A49" w14:paraId="660F781B" w14:textId="77777777">
      <w:pPr>
        <w:ind w:right="-288"/>
        <w:jc w:val="both"/>
        <w:rPr>
          <w:rFonts w:cs="Arial"/>
        </w:rPr>
      </w:pPr>
    </w:p>
    <w:p w:rsidR="008A5A49" w:rsidP="008A5A49" w:rsidRDefault="008A5A49" w14:paraId="7A7F8A3B" w14:textId="1898EA1C">
      <w:pPr>
        <w:jc w:val="center"/>
        <w:rPr>
          <w:rFonts w:cs="Arial"/>
        </w:rPr>
      </w:pPr>
      <w:r>
        <w:rPr>
          <w:rFonts w:cs="Arial"/>
        </w:rPr>
        <w:t>Dovršeno u 09:05 sati.</w:t>
      </w:r>
    </w:p>
    <w:p w:rsidR="008A5A49" w:rsidP="008A5A49" w:rsidRDefault="008A5A49" w14:paraId="09E70541" w14:textId="77777777">
      <w:pPr>
        <w:jc w:val="both"/>
        <w:rPr>
          <w:rFonts w:cs="Arial"/>
        </w:rPr>
      </w:pPr>
    </w:p>
    <w:p w:rsidR="008A5A49" w:rsidP="008A5A49" w:rsidRDefault="008A5A49" w14:paraId="7EC13FFD" w14:textId="77777777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Stečajni sudac</w:t>
      </w:r>
      <w:r>
        <w:rPr>
          <w:rFonts w:cs="Arial"/>
        </w:rPr>
        <w:tab/>
        <w:t xml:space="preserve">                              </w:t>
      </w:r>
    </w:p>
    <w:p w:rsidR="008A5A49" w:rsidP="008A5A49" w:rsidRDefault="008A5A49" w14:paraId="56C0C1A6" w14:textId="77777777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</w:p>
    <w:p w:rsidR="008A5A49" w:rsidP="008A5A49" w:rsidRDefault="008A5A49" w14:paraId="3BD1D725" w14:textId="77777777">
      <w:pPr>
        <w:ind w:left="1416" w:hanging="1416"/>
        <w:jc w:val="both"/>
        <w:rPr>
          <w:rFonts w:cs="Arial"/>
        </w:rPr>
      </w:pPr>
    </w:p>
    <w:p w:rsidR="008A5A49" w:rsidP="008A5A49" w:rsidRDefault="008A5A49" w14:paraId="7C37781C" w14:textId="77777777">
      <w:pPr>
        <w:jc w:val="both"/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Zapisničar</w:t>
      </w:r>
    </w:p>
    <w:p w:rsidRPr="004F3811" w:rsidR="0097467C" w:rsidP="008A5A49" w:rsidRDefault="0097467C" w14:paraId="3F0672E1" w14:textId="570221AC">
      <w:pPr>
        <w:ind w:right="-288"/>
        <w:jc w:val="both"/>
      </w:pP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57056EE3" w14:textId="77777777">
      <w:r>
        <w:separator/>
      </w:r>
    </w:p>
  </w:endnote>
  <w:endnote w:type="continuationSeparator" w:id="0">
    <w:p w:rsidR="0016483A" w:rsidRDefault="0016483A" w14:paraId="59FC49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7571F3EF" w14:textId="77777777">
      <w:r>
        <w:separator/>
      </w:r>
    </w:p>
  </w:footnote>
  <w:footnote w:type="continuationSeparator" w:id="0">
    <w:p w:rsidR="0016483A" w:rsidRDefault="0016483A" w14:paraId="5A6D273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246F4D2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CEE9373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33870562" w14:textId="2CCD828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A2731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8436E" w:rsidP="0008436E" w:rsidRDefault="0008436E" w14:paraId="5DE63E1E" w14:textId="608C644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121/2024-</w:t>
    </w:r>
    <w:r w:rsidR="00BD5A6F">
      <w:rPr>
        <w:rFonts w:ascii="Arial" w:hAnsi="Arial" w:cs="Arial"/>
      </w:rPr>
      <w:t>12</w:t>
    </w:r>
  </w:p>
  <w:p w:rsidRPr="004D73AE" w:rsidR="004D73AE" w:rsidP="004D73AE" w:rsidRDefault="004D73AE" w14:paraId="64E9E39B" w14:textId="77777777">
    <w:pPr>
      <w:pStyle w:val="Zaglavlje"/>
      <w:jc w:val="right"/>
      <w:rPr>
        <w:color w:val="FF0000"/>
      </w:rPr>
    </w:pPr>
  </w:p>
  <w:p w:rsidR="00CF7611" w:rsidP="00185666" w:rsidRDefault="00CF7611" w14:paraId="7BCDA1EC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4CE99A9F" w14:textId="5EE804FB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08436E">
      <w:rPr>
        <w:rFonts w:ascii="Arial" w:hAnsi="Arial" w:cs="Arial"/>
      </w:rPr>
      <w:t>121/2024-</w:t>
    </w:r>
    <w:r w:rsidR="008A5A49">
      <w:rPr>
        <w:rFonts w:ascii="Arial" w:hAnsi="Arial" w:cs="Arial"/>
      </w:rPr>
      <w:t>18</w:t>
    </w:r>
  </w:p>
  <w:p w:rsidR="00CF7611" w:rsidRDefault="00CF7611" w14:paraId="38DDA0BA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436E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328F"/>
    <w:rsid w:val="003E49B3"/>
    <w:rsid w:val="00430A96"/>
    <w:rsid w:val="004651B4"/>
    <w:rsid w:val="0046778E"/>
    <w:rsid w:val="00471E38"/>
    <w:rsid w:val="004D3803"/>
    <w:rsid w:val="004D73AE"/>
    <w:rsid w:val="004F3811"/>
    <w:rsid w:val="00537AAF"/>
    <w:rsid w:val="00550627"/>
    <w:rsid w:val="005752D7"/>
    <w:rsid w:val="00576B3E"/>
    <w:rsid w:val="005A3F55"/>
    <w:rsid w:val="005D6AA7"/>
    <w:rsid w:val="00603281"/>
    <w:rsid w:val="00626B34"/>
    <w:rsid w:val="00637A2F"/>
    <w:rsid w:val="00675ED3"/>
    <w:rsid w:val="00677D22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94E1F"/>
    <w:rsid w:val="008A5A49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27313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D5A6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004D3"/>
    <w:rsid w:val="00D74085"/>
    <w:rsid w:val="00DF0331"/>
    <w:rsid w:val="00E3781E"/>
    <w:rsid w:val="00E46AC8"/>
    <w:rsid w:val="00E51C1E"/>
    <w:rsid w:val="00F54B6C"/>
    <w:rsid w:val="00F6075D"/>
    <w:rsid w:val="00F7305D"/>
    <w:rsid w:val="00FB40A1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272FF5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FB40A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FB40A1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30A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0A9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0A9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0A9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0A9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854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kolovoza 2024.</izvorni_sadrzaj>
    <derivirana_varijabla naziv="DomainObject.StvarniPocetakDatum_1">16. kolovoza 2024.</derivirana_varijabla>
  </DomainObject.StvarniPocetakDatum>
  <DomainObject.StvarniZavrsetakDatum>
    <izvorni_sadrzaj>16. kolovoza 2024.</izvorni_sadrzaj>
    <derivirana_varijabla naziv="DomainObject.StvarniZavrsetakDatum_1">16. kolovoza 2024.</derivirana_varijabla>
  </DomainObject.StvarniZavrsetakDatum>
  <DomainObject.PlaniraniZavrsetakDatum>
    <izvorni_sadrzaj>16. kolovoza 2024.</izvorni_sadrzaj>
    <derivirana_varijabla naziv="DomainObject.PlaniraniZavrsetakDatum_1">16. kolovoza 2024.</derivirana_varijabla>
  </DomainObject.PlaniraniZavrsetakDatum>
  <DomainObject.PlaniraniPocetakDatum>
    <izvorni_sadrzaj>16. kolovoza 2024.</izvorni_sadrzaj>
    <derivirana_varijabla naziv="DomainObject.PlaniraniPocetakDatum_1">16. kolovoza 2024.</derivirana_varijabla>
  </DomainObject.PlaniraniPocetakDatum>
  <DomainObject.StvarniPocetakVrijeme>
    <izvorni_sadrzaj>09:10</izvorni_sadrzaj>
    <derivirana_varijabla naziv="DomainObject.StvarniPocetakVrijeme_1">09:10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kolovoza 2024.</izvorni_sadrzaj>
    <derivirana_varijabla naziv="DomainObject.Zapisnik.DatumKreiranja_1">16. kolovoza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St-121/2024-18</izvorni_sadrzaj>
    <derivirana_varijabla naziv="DomainObject.Zapisnik.Oznaka_1">St-121/2024-18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2024.</izvorni_sadrzaj>
    <derivirana_varijabla naziv="DomainObject.Predmet.DatumIzradeOptuznogAkta_1">19. ožujka 2024.</derivirana_varijabla>
  </DomainObject.Predmet.DatumIzradeOptuznogAkta>
  <DomainObject.Predmet.DatumIzradeOptuznogAktaFormated>
    <izvorni_sadrzaj>19.3.2024.</izvorni_sadrzaj>
    <derivirana_varijabla naziv="DomainObject.Predmet.DatumIzradeOptuznogAktaFormated_1">19.3.2024.</derivirana_varijabla>
  </DomainObject.Predmet.DatumIzradeOptuznogAktaFormated>
  <DomainObject.Predmet.DatumOsnivanja>
    <izvorni_sadrzaj>20. ožujka 2024.</izvorni_sadrzaj>
    <derivirana_varijabla naziv="DomainObject.Predmet.DatumOsnivanja_1">20.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2024.</izvorni_sadrzaj>
    <derivirana_varijabla naziv="DomainObject.Predmet.DatumPrimitkaOptuznogAkta_1">20.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St-121/2024</izvorni_sadrzaj>
    <derivirana_varijabla naziv="DomainObject.Predmet.OznakaBroj_1">St-121/2024</derivirana_varijabla>
  </DomainObject.Predmet.OznakaBroj>
  <DomainObject.Predmet.OznakaBrojOptuznogAkta>
    <izvorni_sadrzaj>04-06-24-1545</izvorni_sadrzaj>
    <derivirana_varijabla naziv="DomainObject.Predmet.OznakaBrojOptuznogAkta_1">04-06-24-1545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RANCH BUIĆI j.d.o.o., BUIĆI zastupanog po punomoćniku Antonio Dumbović</izvorni_sadrzaj>
    <derivirana_varijabla naziv="DomainObject.Predmet.ProtustrankaFormated_1">  RANCH BUIĆI j.d.o.o., BUIĆI zastupanog po punomoćniku Antonio Dumbović</derivirana_varijabla>
  </DomainObject.Predmet.ProtustrankaFormated>
  <DomainObject.Predmet.ProtustrankaFormatedOIB>
    <izvorni_sadrzaj>  RANCH BUIĆI j.d.o.o., BUIĆI, OIB 89818653183 zastupanog po punomoćniku Antonio Dumbović</izvorni_sadrzaj>
    <derivirana_varijabla naziv="DomainObject.Predmet.ProtustrankaFormatedOIB_1">  RANCH BUIĆI j.d.o.o., BUIĆI, OIB 89818653183 zastupanog po punomoćniku Antonio Dumbović</derivirana_varijabla>
  </DomainObject.Predmet.ProtustrankaFormatedOIB>
  <DomainObject.Predmet.ProtustrankaFormatedWithAdress>
    <izvorni_sadrzaj> RANCH BUIĆI j.d.o.o., BUIĆI, Buići 10, 52440 Buići zastupanog po punomoćniku Antonio Dumbović</izvorni_sadrzaj>
    <derivirana_varijabla naziv="DomainObject.Predmet.ProtustrankaFormatedWithAdress_1"> RANCH BUIĆI j.d.o.o., BUIĆI, Buići 10, 52440 Buići zastupanog po punomoćniku Antonio Dumbović</derivirana_varijabla>
  </DomainObject.Predmet.ProtustrankaFormatedWithAdress>
  <DomainObject.Predmet.ProtustrankaFormatedWithAdressOIB>
    <izvorni_sadrzaj> RANCH BUIĆI j.d.o.o., BUIĆI, OIB 89818653183, Buići 10, 52440 Buići zastupanog po punomoćniku Antonio Dumbović</izvorni_sadrzaj>
    <derivirana_varijabla naziv="DomainObject.Predmet.ProtustrankaFormatedWithAdressOIB_1"> RANCH BUIĆI j.d.o.o., BUIĆI, OIB 89818653183, Buići 10, 52440 Buići zastupanog po punomoćniku Antonio Dumbović</derivirana_varijabla>
  </DomainObject.Predmet.ProtustrankaFormatedWithAdressOIB>
  <DomainObject.Predmet.ProtustrankaWithAdress>
    <izvorni_sadrzaj>RANCH BUIĆI j.d.o.o., BUIĆI Buići 10, 52440 Buići</izvorni_sadrzaj>
    <derivirana_varijabla naziv="DomainObject.Predmet.ProtustrankaWithAdress_1">RANCH BUIĆI j.d.o.o., BUIĆI Buići 10, 52440 Buići</derivirana_varijabla>
  </DomainObject.Predmet.ProtustrankaWithAdress>
  <DomainObject.Predmet.ProtustrankaWithAdressOIB>
    <izvorni_sadrzaj>RANCH BUIĆI j.d.o.o., BUIĆI, OIB 89818653183, Buići 10, 52440 Buići</izvorni_sadrzaj>
    <derivirana_varijabla naziv="DomainObject.Predmet.ProtustrankaWithAdressOIB_1">RANCH BUIĆI j.d.o.o., BUIĆI, OIB 89818653183, Buići 10, 52440 Buići</derivirana_varijabla>
  </DomainObject.Predmet.ProtustrankaWithAdressOIB>
  <DomainObject.Predmet.ProtustrankaNazivFormated>
    <izvorni_sadrzaj>RANCH BUIĆI j.d.o.o., BUIĆI</izvorni_sadrzaj>
    <derivirana_varijabla naziv="DomainObject.Predmet.ProtustrankaNazivFormated_1">RANCH BUIĆI j.d.o.o., BUIĆI</derivirana_varijabla>
  </DomainObject.Predmet.ProtustrankaNazivFormated>
  <DomainObject.Predmet.ProtustrankaNazivFormatedOIB>
    <izvorni_sadrzaj>RANCH BUIĆI j.d.o.o., BUIĆI, OIB 89818653183</izvorni_sadrzaj>
    <derivirana_varijabla naziv="DomainObject.Predmet.ProtustrankaNazivFormatedOIB_1">RANCH BUIĆI j.d.o.o., BUIĆI, OIB 89818653183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7327.94</izvorni_sadrzaj>
    <derivirana_varijabla naziv="DomainObject.Predmet.TrenutnaVrijednost_1">7327.94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RANCH BUIĆI j.d.o.o., BUIĆI zastupanog po punomoćniku Antonio Dumbović</item>
    </izvorni_sadrzaj>
    <derivirana_varijabla naziv="DomainObject.Predmet.ProtuStrankaListFormated_1">
      <item>RANCH BUIĆI j.d.o.o., BUIĆI zastupanog po punomoćniku Antonio Dumbović</item>
    </derivirana_varijabla>
  </DomainObject.Predmet.ProtuStrankaListFormated>
  <DomainObject.Predmet.ProtuStrankaListFormatedOIB>
    <izvorni_sadrzaj>
      <item>RANCH BUIĆI j.d.o.o., BUIĆI, OIB 89818653183 zastupanog po punomoćniku Antonio Dumbović</item>
    </izvorni_sadrzaj>
    <derivirana_varijabla naziv="DomainObject.Predmet.ProtuStrankaListFormatedOIB_1">
      <item>RANCH BUIĆI j.d.o.o., BUIĆI, OIB 89818653183 zastupanog po punomoćniku Antonio Dumbović</item>
    </derivirana_varijabla>
  </DomainObject.Predmet.ProtuStrankaListFormatedOIB>
  <DomainObject.Predmet.ProtuStrankaListFormatedWithAdress>
    <izvorni_sadrzaj>
      <item>RANCH BUIĆI j.d.o.o., BUIĆI, Buići 10, 52440 Buići zastupanog po punomoćniku Antonio Dumbović</item>
    </izvorni_sadrzaj>
    <derivirana_varijabla naziv="DomainObject.Predmet.ProtuStrankaListFormatedWithAdress_1">
      <item>RANCH BUIĆI j.d.o.o., BUIĆI, Buići 10, 52440 Buići zastupanog po punomoćniku Antonio Dumbović</item>
    </derivirana_varijabla>
  </DomainObject.Predmet.ProtuStrankaListFormatedWithAdress>
  <DomainObject.Predmet.ProtuStrankaListFormatedWithAdressOIB>
    <izvorni_sadrzaj>
      <item>RANCH BUIĆI j.d.o.o., BUIĆI, OIB 89818653183, Buići 10, 52440 Buići zastupanog po punomoćniku Antonio Dumbović</item>
    </izvorni_sadrzaj>
    <derivirana_varijabla naziv="DomainObject.Predmet.ProtuStrankaListFormatedWithAdressOIB_1">
      <item>RANCH BUIĆI j.d.o.o., BUIĆI, OIB 89818653183, Buići 10, 52440 Buići zastupanog po punomoćniku Antonio Dumbović</item>
    </derivirana_varijabla>
  </DomainObject.Predmet.ProtuStrankaListFormatedWithAdressOIB>
  <DomainObject.Predmet.ProtuStrankaListNazivFormated>
    <izvorni_sadrzaj>
      <item>RANCH BUIĆI j.d.o.o., BUIĆI</item>
    </izvorni_sadrzaj>
    <derivirana_varijabla naziv="DomainObject.Predmet.ProtuStrankaListNazivFormated_1">
      <item>RANCH BUIĆI j.d.o.o., BUIĆI</item>
    </derivirana_varijabla>
  </DomainObject.Predmet.ProtuStrankaListNazivFormated>
  <DomainObject.Predmet.ProtuStrankaListNazivFormatedOIB>
    <izvorni_sadrzaj>
      <item>RANCH BUIĆI j.d.o.o., BUIĆI, OIB 89818653183</item>
    </izvorni_sadrzaj>
    <derivirana_varijabla naziv="DomainObject.Predmet.ProtuStrankaListNazivFormatedOIB_1">
      <item>RANCH BUIĆI j.d.o.o., BUIĆI, OIB 89818653183</item>
    </derivirana_varijabla>
  </DomainObject.Predmet.ProtuStrankaListNazivFormatedOIB>
  <DomainObject.Predmet.OstaliListFormated>
    <izvorni_sadrzaj>
      <item>Antonio Dumbović punomoćnik sudionika u postupku RANCH BUIĆI j.d.o.o., BUIĆI</item>
    </izvorni_sadrzaj>
    <derivirana_varijabla naziv="DomainObject.Predmet.OstaliListFormated_1">
      <item>Antonio Dumbović punomoćnik sudionika u postupku RANCH BUIĆI j.d.o.o., BUIĆI</item>
    </derivirana_varijabla>
  </DomainObject.Predmet.OstaliListFormated>
  <DomainObject.Predmet.OstaliListFormatedOIB>
    <izvorni_sadrzaj>
      <item>Antonio Dumbović, OIB 39041369524 punomoćnik sudionika u postupku RANCH BUIĆI j.d.o.o., BUIĆI</item>
    </izvorni_sadrzaj>
    <derivirana_varijabla naziv="DomainObject.Predmet.OstaliListFormatedOIB_1">
      <item>Antonio Dumbović, OIB 39041369524 punomoćnik sudionika u postupku RANCH BUIĆI j.d.o.o., BUIĆI</item>
    </derivirana_varijabla>
  </DomainObject.Predmet.OstaliListFormatedOIB>
  <DomainObject.Predmet.OstaliListFormatedWithAdress>
    <izvorni_sadrzaj>
      <item>Antonio Dumbović, Ljudevita Gaja 9, 44250 Mošćenica punomoćnik sudionika u postupku RANCH BUIĆI j.d.o.o., BUIĆI</item>
    </izvorni_sadrzaj>
    <derivirana_varijabla naziv="DomainObject.Predmet.OstaliListFormatedWithAdress_1">
      <item>Antonio Dumbović, Ljudevita Gaja 9, 44250 Mošćenica punomoćnik sudionika u postupku RANCH BUIĆI j.d.o.o., BUIĆI</item>
    </derivirana_varijabla>
  </DomainObject.Predmet.OstaliListFormatedWithAdress>
  <DomainObject.Predmet.OstaliListFormatedWithAdressOIB>
    <izvorni_sadrzaj>
      <item>Antonio Dumbović, OIB 39041369524, Ljudevita Gaja 9, 44250 Mošćenica punomoćnik sudionika u postupku RANCH BUIĆI j.d.o.o., BUIĆI</item>
    </izvorni_sadrzaj>
    <derivirana_varijabla naziv="DomainObject.Predmet.OstaliListFormatedWithAdressOIB_1">
      <item>Antonio Dumbović, OIB 39041369524, Ljudevita Gaja 9, 44250 Mošćenica punomoćnik sudionika u postupku RANCH BUIĆI j.d.o.o., BUIĆI</item>
    </derivirana_varijabla>
  </DomainObject.Predmet.OstaliListFormatedWithAdressOIB>
  <DomainObject.Predmet.OstaliListNazivFormated>
    <izvorni_sadrzaj>
      <item>Antonio Dumbović</item>
    </izvorni_sadrzaj>
    <derivirana_varijabla naziv="DomainObject.Predmet.OstaliListNazivFormated_1">
      <item>Antonio Dumbović</item>
    </derivirana_varijabla>
  </DomainObject.Predmet.OstaliListNazivFormated>
  <DomainObject.Predmet.OstaliListNazivFormatedOIB>
    <izvorni_sadrzaj>
      <item>Antonio Dumbović, OIB 39041369524</item>
    </izvorni_sadrzaj>
    <derivirana_varijabla naziv="DomainObject.Predmet.OstaliListNazivFormatedOIB_1">
      <item>Antonio Dumbović, OIB 39041369524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kolovoza 2024.</izvorni_sadrzaj>
    <derivirana_varijabla naziv="DomainObject.Datum_1">16. kolovoza 2024.</derivirana_varijabla>
  </DomainObject.Datum>
  <DomainObject.PoslovniBrojDokumenta>
    <izvorni_sadrzaj>St-121/2024-18</izvorni_sadrzaj>
    <derivirana_varijabla naziv="DomainObject.PoslovniBrojDokumenta_1">St-121/2024-18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RANCH BUIĆI j.d.o.o., BUIĆI</izvorni_sadrzaj>
    <derivirana_varijabla naziv="DomainObject.Predmet.ProtustrankaIDrugi_1">RANCH BUIĆI j.d.o.o., BUIĆI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RANCH BUIĆI j.d.o.o., BUIĆI, OIB 89818653183, Buići 10, 52440 Buići</izvorni_sadrzaj>
    <derivirana_varijabla naziv="DomainObject.Predmet.ProtustrankaIDrugiAdressOIB_1">RANCH BUIĆI j.d.o.o., BUIĆI, OIB 89818653183, Buići 10, 52440 Buići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RANCH BUIĆI j.d.o.o., BUIĆI</item>
      <item>Financijska agencija (FINA)</item>
      <item>Antonio Dumbović</item>
    </izvorni_sadrzaj>
    <derivirana_varijabla naziv="DomainObject.Predmet.SudioniciListNaziv_1">
      <item>RANCH BUIĆI j.d.o.o., BUIĆI</item>
      <item>Financijska agencija (FINA)</item>
      <item>Antonio Dumbović</item>
    </derivirana_varijabla>
  </DomainObject.Predmet.SudioniciListNaziv>
  <DomainObject.Predmet.SudioniciListAdressOIB>
    <izvorni_sadrzaj>
      <item>RANCH BUIĆI j.d.o.o., BUIĆI, OIB 89818653183, Buići 10,52440 Buići</item>
      <item>Financijska agencija (FINA), OIB 85821130368, Ulica grada Vukovara 70,10000 Zagreb</item>
      <item>Antonio Dumbović, OIB 39041369524, Ljudevita Gaja 9,44250 Mošćenica</item>
    </izvorni_sadrzaj>
    <derivirana_varijabla naziv="DomainObject.Predmet.SudioniciListAdressOIB_1">
      <item>RANCH BUIĆI j.d.o.o., BUIĆI, OIB 89818653183, Buići 10,52440 Buići</item>
      <item>Financijska agencija (FINA), OIB 85821130368, Ulica grada Vukovara 70,10000 Zagreb</item>
      <item>Antonio Dumbović, OIB 39041369524, Ljudevita Gaja 9,44250 Mošćenica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89818653183</item>
      <item>, OIB 85821130368</item>
      <item>, OIB 39041369524</item>
    </izvorni_sadrzaj>
    <derivirana_varijabla naziv="DomainObject.Predmet.SudioniciListNazivOIB_1">
      <item>, OIB 89818653183</item>
      <item>, OIB 85821130368</item>
      <item>, OIB 39041369524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2024.</izvorni_sadrzaj>
    <derivirana_varijabla naziv="DomainObject.Predmet.DatumPocetkaProcesa_1">20.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7AED9-2519-4084-9214-1B511356F28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176</properties:Words>
  <properties:Characters>1002</properties:Characters>
  <properties:Lines>44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1235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2024-08-16T07:06:00Z</dcterms:created>
  <dc:creator>epincin</dc:creator>
  <cp:lastModifiedBy>Sanja Prodan</cp:lastModifiedBy>
  <cp:lastPrinted>2024-07-12T06:25:00Z</cp:lastPrinted>
  <dcterms:modified xmlns:xsi="http://www.w3.org/2001/XMLSchema-instance" xsi:type="dcterms:W3CDTF">2024-08-16T09:57:00Z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St-121/2024-18 / Zapisnik - Ročište radi rasprave o uvjetima za otvaranje steč. post. (St-121-2024-18- ranch buići  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